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22038" w:rsidRPr="00A06955" w:rsidRDefault="0022203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A0695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038" w:rsidRPr="00A06955" w:rsidRDefault="00222038">
            <w:pPr>
              <w:jc w:val="both"/>
            </w:pPr>
            <w:r w:rsidRPr="00A06955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222038" w:rsidRPr="00A06955" w:rsidRDefault="00222038"/>
        </w:tc>
      </w:tr>
      <w:tr w:rsidR="00222038" w:rsidRPr="00A06955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2150" w:type="dxa"/>
            <w:tcBorders>
              <w:top w:val="single" w:sz="4" w:space="0" w:color="000000"/>
            </w:tcBorders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1432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1433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1433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1433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831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817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</w:tcPr>
          <w:p w:rsidR="00222038" w:rsidRPr="00A06955" w:rsidRDefault="00222038"/>
        </w:tc>
        <w:tc>
          <w:tcPr>
            <w:tcW w:w="57" w:type="dxa"/>
          </w:tcPr>
          <w:p w:rsidR="00222038" w:rsidRPr="00A06955" w:rsidRDefault="00222038"/>
        </w:tc>
      </w:tr>
      <w:tr w:rsidR="00222038" w:rsidRPr="00A06955">
        <w:trPr>
          <w:trHeight w:hRule="exact" w:val="444"/>
        </w:trPr>
        <w:tc>
          <w:tcPr>
            <w:tcW w:w="13425" w:type="dxa"/>
          </w:tcPr>
          <w:p w:rsidR="00222038" w:rsidRPr="00A06955" w:rsidRDefault="00222038"/>
        </w:tc>
        <w:tc>
          <w:tcPr>
            <w:tcW w:w="2150" w:type="dxa"/>
            <w:shd w:val="clear" w:color="auto" w:fill="FFFFFF"/>
          </w:tcPr>
          <w:p w:rsidR="00222038" w:rsidRPr="00A06955" w:rsidRDefault="0022203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A0695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222038" w:rsidRPr="00A06955" w:rsidRDefault="00222038"/>
        </w:tc>
      </w:tr>
    </w:tbl>
    <w:p w:rsidR="00222038" w:rsidRDefault="00222038"/>
    <w:sectPr w:rsidR="00222038" w:rsidSect="00931418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418"/>
    <w:rsid w:val="00222038"/>
    <w:rsid w:val="00931418"/>
    <w:rsid w:val="009D4CB3"/>
    <w:rsid w:val="00A06955"/>
    <w:rsid w:val="00DF4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418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2012-01-30T09:09:00Z</dcterms:created>
  <dcterms:modified xsi:type="dcterms:W3CDTF">2012-01-30T09:10:00Z</dcterms:modified>
</cp:coreProperties>
</file>